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6203C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B006C">
        <w:rPr>
          <w:b/>
          <w:noProof/>
          <w:sz w:val="24"/>
        </w:rPr>
        <w:t>447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52657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062AD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882EF" w:rsidR="001E41F3" w:rsidRPr="00410371" w:rsidRDefault="00BB006C" w:rsidP="00BB006C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0016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D09A9" w:rsidR="001E41F3" w:rsidRDefault="0025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10236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8F48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BA9CE" w:rsidR="001E41F3" w:rsidRDefault="0023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61EBB4" w14:textId="77777777" w:rsidR="001062AD" w:rsidRDefault="001062AD" w:rsidP="00F15DE3"/>
    <w:p w14:paraId="2259866F" w14:textId="77777777" w:rsidR="001062AD" w:rsidRPr="004D3578" w:rsidRDefault="001062AD" w:rsidP="001062AD">
      <w:pPr>
        <w:pStyle w:val="1"/>
      </w:pPr>
      <w:bookmarkStart w:id="2" w:name="_Toc21954246"/>
      <w:bookmarkStart w:id="3" w:name="_Toc25048028"/>
      <w:bookmarkStart w:id="4" w:name="_Toc34143403"/>
      <w:bookmarkStart w:id="5" w:name="_Toc34750873"/>
      <w:bookmarkStart w:id="6" w:name="_Toc34751634"/>
      <w:bookmarkStart w:id="7" w:name="_Toc35940982"/>
      <w:bookmarkStart w:id="8" w:name="_Toc43283882"/>
      <w:bookmarkStart w:id="9" w:name="_Toc49762877"/>
      <w:bookmarkStart w:id="10" w:name="_Toc51925731"/>
      <w:bookmarkStart w:id="11" w:name="_Toc51925832"/>
      <w:bookmarkStart w:id="12" w:name="_Toc586045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87157B" w14:textId="77777777" w:rsidR="001062AD" w:rsidRPr="004D3578" w:rsidRDefault="001062AD" w:rsidP="001062AD">
      <w:r w:rsidRPr="004D3578">
        <w:t>The following documents contain provisions which, through reference in this text, constitute provisions of the present document.</w:t>
      </w:r>
    </w:p>
    <w:p w14:paraId="5C50029F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818008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196674" w14:textId="77777777" w:rsidR="001062AD" w:rsidRPr="004D3578" w:rsidRDefault="001062AD" w:rsidP="001062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7C6F25" w14:textId="77777777" w:rsidR="001062AD" w:rsidRDefault="001062AD" w:rsidP="001062A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54C0B3C9" w14:textId="77777777" w:rsidR="001062AD" w:rsidRPr="005E4D39" w:rsidRDefault="001062AD" w:rsidP="001062AD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FBDFB96" w14:textId="77777777" w:rsidR="001062AD" w:rsidRPr="005E4D39" w:rsidRDefault="001062AD" w:rsidP="001062A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366993F7" w14:textId="77777777" w:rsidR="001062AD" w:rsidRPr="005E4D39" w:rsidRDefault="001062AD" w:rsidP="001062A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B5E48EB" w14:textId="77777777" w:rsidR="001062AD" w:rsidRDefault="001062AD" w:rsidP="001062A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B201F36" w14:textId="22689B9E" w:rsidR="001062AD" w:rsidRDefault="001062AD" w:rsidP="001062A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3" w:author="Huawei" w:date="2021-02-02T20:11:00Z">
        <w:r w:rsidDel="001062AD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4" w:author="Huawei" w:date="2021-02-02T20:11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5" w:author="Huawei" w:date="2021-02-02T20:1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02T20:12:00Z">
        <w:r w:rsidDel="001062AD">
          <w:rPr>
            <w:rStyle w:val="aa"/>
            <w:lang w:val="en-US"/>
          </w:rPr>
          <w:fldChar w:fldCharType="begin"/>
        </w:r>
        <w:r w:rsidDel="001062AD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1062AD">
          <w:rPr>
            <w:rStyle w:val="aa"/>
            <w:lang w:val="en-US"/>
          </w:rPr>
          <w:fldChar w:fldCharType="separate"/>
        </w:r>
        <w:r w:rsidRPr="008D71DE" w:rsidDel="001062AD">
          <w:rPr>
            <w:rStyle w:val="aa"/>
            <w:lang w:val="en-US"/>
          </w:rPr>
          <w:delText>https://github.com/OAI/OpenAPI-Specification/blob/master/versions/3.0.0.md</w:delText>
        </w:r>
        <w:r w:rsidDel="001062AD">
          <w:rPr>
            <w:rStyle w:val="aa"/>
            <w:lang w:val="en-US"/>
          </w:rPr>
          <w:fldChar w:fldCharType="end"/>
        </w:r>
        <w:r w:rsidDel="001062AD">
          <w:rPr>
            <w:lang w:val="en-US"/>
          </w:rPr>
          <w:delText>.</w:delText>
        </w:r>
      </w:del>
    </w:p>
    <w:p w14:paraId="5A5A2B2A" w14:textId="77777777" w:rsidR="001062AD" w:rsidRDefault="001062AD" w:rsidP="001062AD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036CE36" w14:textId="77777777" w:rsidR="001062AD" w:rsidRPr="00E535AD" w:rsidRDefault="001062AD" w:rsidP="001062A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</w:t>
      </w:r>
      <w:r>
        <w:t> </w:t>
      </w:r>
      <w:r w:rsidRPr="00E535AD">
        <w:t>TS</w:t>
      </w:r>
      <w:r>
        <w:t> </w:t>
      </w:r>
      <w:r w:rsidRPr="00E535AD">
        <w:t>33.501: "Security architecture and procedures for 5G system".</w:t>
      </w:r>
    </w:p>
    <w:p w14:paraId="6191D34B" w14:textId="77777777" w:rsidR="001062AD" w:rsidRPr="00E535AD" w:rsidRDefault="001062AD" w:rsidP="001062A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</w:t>
      </w:r>
      <w:r>
        <w:t> </w:t>
      </w:r>
      <w:r w:rsidRPr="00E535AD">
        <w:t>RFC</w:t>
      </w:r>
      <w:r>
        <w:t> </w:t>
      </w:r>
      <w:r w:rsidRPr="00E535AD">
        <w:t>6749: "</w:t>
      </w:r>
      <w:r w:rsidRPr="009E3528">
        <w:t>The OAuth 2.0 Authorization Framework</w:t>
      </w:r>
      <w:r w:rsidRPr="00E535AD">
        <w:t>".</w:t>
      </w:r>
    </w:p>
    <w:p w14:paraId="3263D0BE" w14:textId="77777777" w:rsidR="001062AD" w:rsidRPr="00986E88" w:rsidRDefault="001062AD" w:rsidP="001062A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A4BE376" w14:textId="77777777" w:rsidR="001062AD" w:rsidRPr="00986E88" w:rsidRDefault="001062AD" w:rsidP="001062A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</w:t>
      </w:r>
      <w:r>
        <w:rPr>
          <w:noProof/>
        </w:rPr>
        <w:t> </w:t>
      </w:r>
      <w:r w:rsidRPr="00986E88">
        <w:rPr>
          <w:noProof/>
        </w:rPr>
        <w:t>RFC</w:t>
      </w:r>
      <w:r>
        <w:rPr>
          <w:noProof/>
        </w:rPr>
        <w:t> </w:t>
      </w:r>
      <w:r w:rsidRPr="00986E88">
        <w:rPr>
          <w:noProof/>
        </w:rPr>
        <w:t>7540: "Hypertext Transfer Protocol Version 2 (HTTP/2)".</w:t>
      </w:r>
    </w:p>
    <w:p w14:paraId="0C6208ED" w14:textId="77777777" w:rsidR="001062AD" w:rsidRPr="00986E88" w:rsidRDefault="001062AD" w:rsidP="001062AD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8259: "The JavaScript Object Notation (JSON) Data Interchange Format".</w:t>
      </w:r>
    </w:p>
    <w:p w14:paraId="27FD2485" w14:textId="77777777" w:rsidR="001062AD" w:rsidRDefault="001062AD" w:rsidP="001062AD">
      <w:pPr>
        <w:pStyle w:val="EX"/>
      </w:pPr>
      <w:r>
        <w:t>[13]</w:t>
      </w:r>
      <w:r>
        <w:tab/>
        <w:t>IETF RFC 7807: "Problem Details for HTTP APIs".</w:t>
      </w:r>
    </w:p>
    <w:p w14:paraId="356ED38A" w14:textId="77777777" w:rsidR="001062AD" w:rsidRDefault="001062AD" w:rsidP="001062AD">
      <w:pPr>
        <w:pStyle w:val="EX"/>
      </w:pPr>
      <w:r w:rsidRPr="002857AD">
        <w:t>[</w:t>
      </w:r>
      <w:r>
        <w:t>14</w:t>
      </w:r>
      <w:r w:rsidRPr="002857AD">
        <w:t>]</w:t>
      </w:r>
      <w:r w:rsidRPr="002857AD">
        <w:tab/>
        <w:t>3GPP</w:t>
      </w:r>
      <w:r>
        <w:t> </w:t>
      </w:r>
      <w:r w:rsidRPr="002857AD">
        <w:t>TS</w:t>
      </w:r>
      <w:r>
        <w:t> </w:t>
      </w:r>
      <w:r w:rsidRPr="002857AD">
        <w:t>29.571: "5G System; Common Data Types for Service Based Interfaces; Stage 3".</w:t>
      </w:r>
    </w:p>
    <w:p w14:paraId="77B62B13" w14:textId="77777777" w:rsidR="001062AD" w:rsidRDefault="001062AD" w:rsidP="001062AD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229F5EDB" w14:textId="77777777" w:rsidR="001062AD" w:rsidRDefault="001062AD" w:rsidP="001062AD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5706C136" w14:textId="77777777" w:rsidR="001062AD" w:rsidRDefault="001062AD" w:rsidP="001062AD">
      <w:pPr>
        <w:pStyle w:val="EX"/>
      </w:pPr>
      <w:r>
        <w:t>[17]</w:t>
      </w:r>
      <w:r>
        <w:tab/>
        <w:t>3GPP TS 36.413: "</w:t>
      </w:r>
      <w:r w:rsidRPr="00E55E73">
        <w:t>Evolved Universal Terrestrial Radio Access Network (E-UTRAN); S1 Application Protocol (S1AP)</w:t>
      </w:r>
      <w:r>
        <w:t>"</w:t>
      </w:r>
    </w:p>
    <w:p w14:paraId="369C3993" w14:textId="77777777" w:rsidR="001062AD" w:rsidRPr="001062AD" w:rsidRDefault="001062A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7740E" w14:textId="77777777" w:rsidR="002E2159" w:rsidRDefault="002E2159">
      <w:r>
        <w:separator/>
      </w:r>
    </w:p>
  </w:endnote>
  <w:endnote w:type="continuationSeparator" w:id="0">
    <w:p w14:paraId="382EA072" w14:textId="77777777" w:rsidR="002E2159" w:rsidRDefault="002E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901B8" w14:textId="77777777" w:rsidR="002E2159" w:rsidRDefault="002E2159">
      <w:r>
        <w:separator/>
      </w:r>
    </w:p>
  </w:footnote>
  <w:footnote w:type="continuationSeparator" w:id="0">
    <w:p w14:paraId="25442C12" w14:textId="77777777" w:rsidR="002E2159" w:rsidRDefault="002E2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E21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E2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409E"/>
    <w:rsid w:val="000C6598"/>
    <w:rsid w:val="000D44B3"/>
    <w:rsid w:val="001062AD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34BFF"/>
    <w:rsid w:val="00253630"/>
    <w:rsid w:val="002560A8"/>
    <w:rsid w:val="0026004D"/>
    <w:rsid w:val="002640DD"/>
    <w:rsid w:val="00275D12"/>
    <w:rsid w:val="00284FEB"/>
    <w:rsid w:val="002860C4"/>
    <w:rsid w:val="0029528F"/>
    <w:rsid w:val="002A0A9A"/>
    <w:rsid w:val="002B3A12"/>
    <w:rsid w:val="002B5741"/>
    <w:rsid w:val="002E2159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36333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D1CD8"/>
    <w:rsid w:val="00AF5091"/>
    <w:rsid w:val="00B142A2"/>
    <w:rsid w:val="00B258BB"/>
    <w:rsid w:val="00B52AAE"/>
    <w:rsid w:val="00B67B97"/>
    <w:rsid w:val="00B968C8"/>
    <w:rsid w:val="00BA3EC5"/>
    <w:rsid w:val="00BA51D9"/>
    <w:rsid w:val="00BA6F83"/>
    <w:rsid w:val="00BB006C"/>
    <w:rsid w:val="00BB22C5"/>
    <w:rsid w:val="00BB5DFC"/>
    <w:rsid w:val="00BD279D"/>
    <w:rsid w:val="00BD6BB8"/>
    <w:rsid w:val="00C05CD0"/>
    <w:rsid w:val="00C66BA2"/>
    <w:rsid w:val="00C94686"/>
    <w:rsid w:val="00C95985"/>
    <w:rsid w:val="00CB5EC6"/>
    <w:rsid w:val="00CC5026"/>
    <w:rsid w:val="00CC68D0"/>
    <w:rsid w:val="00D01643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079CF"/>
    <w:rsid w:val="00F15DE3"/>
    <w:rsid w:val="00F25D98"/>
    <w:rsid w:val="00F300FB"/>
    <w:rsid w:val="00F310EE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3A410-7CD8-4D34-8C05-EFE49AFA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2021-02-16T13:26:00Z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(3)mShZivQy4exJ0vReGyNKAlJzT3EfRr+TaLIBieIwdE8URPMpYUY2gsPdv1gRxRV8ob4SRqnD
nRPc/ehmJNOJr//11LewH4/5ybNmD56cQN011J4xxkWqyatmpzIG3lUQVeYY34MRgiegKUbK
2Jc0ZGI6DQSEqxkxVdy76vxcVS6hoFsNClC/ZprDlUtwxFlMFM4ZU0KyZuzSmAuN7DiKgHNX
Tf3wxbFYAQ4IXpgfq1</vt:lpwstr>
  </property>
  <property fmtid="{D5CDD505-2E9C-101B-9397-08002B2CF9AE}" pid="22" name="_2015_ms_pID_7253431">
    <vt:lpwstr>IX4tses49nO2duXiDS3xC93xWE/2lTMPrAX/FN2ujpcm4BRiY8gJsl
pi5Kugsa1FHsT829WhTB1wc9cEdWZM6Sl4LDXruQW+WyTRP7/V9YAzZzZmtLDPaB/i94OSiK
l1PQRY3aVjckCO3+sdCjxQbmfw9uVX2k6PrNcrXhj0y4gTTHlHTt4oPLoAaMyPQzgPZibBCN
Xq4SF8C3Za/GJCh/q/AO4ErKOipVI/L/l3wZ</vt:lpwstr>
  </property>
  <property fmtid="{D5CDD505-2E9C-101B-9397-08002B2CF9AE}" pid="23" name="_2015_ms_pID_7253432">
    <vt:lpwstr>nA==</vt:lpwstr>
  </property>
</Properties>
</file>